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37702" w14:textId="0C5923F8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3A463D">
        <w:rPr>
          <w:rFonts w:ascii="Arial" w:hAnsi="Arial" w:cs="Arial"/>
          <w:b/>
          <w:sz w:val="24"/>
        </w:rPr>
        <w:t>2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200</w:t>
      </w:r>
      <w:r w:rsidR="00580346">
        <w:rPr>
          <w:rFonts w:ascii="Arial" w:hAnsi="Arial" w:cs="Arial"/>
          <w:b/>
          <w:sz w:val="24"/>
        </w:rPr>
        <w:t>7340</w:t>
      </w:r>
    </w:p>
    <w:p w14:paraId="5CAA1F26" w14:textId="4D96FB87" w:rsidR="001B7CFE" w:rsidRPr="00334699" w:rsidRDefault="001B7CFE" w:rsidP="00580346">
      <w:pPr>
        <w:tabs>
          <w:tab w:val="center" w:pos="4536"/>
          <w:tab w:val="left" w:pos="7560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334699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eastAsia="ja-JP"/>
        </w:rPr>
        <w:t>August 17 –</w:t>
      </w:r>
      <w:r w:rsidR="003437F1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28, 2020</w:t>
      </w:r>
      <w:r w:rsidR="00580346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580346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580346" w:rsidRPr="00580346">
        <w:rPr>
          <w:rFonts w:ascii="Arial" w:eastAsia="MS Mincho" w:hAnsi="Arial" w:cs="Arial"/>
          <w:sz w:val="18"/>
          <w:szCs w:val="14"/>
          <w:lang w:eastAsia="ja-JP"/>
        </w:rPr>
        <w:t>(revision of R1-2005865)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3B1DDA32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D5E81">
            <w:rPr>
              <w:rFonts w:ascii="Arial" w:hAnsi="Arial" w:cs="Arial"/>
              <w:b/>
              <w:sz w:val="24"/>
            </w:rPr>
            <w:t>Draft TR 38.808</w:t>
          </w:r>
          <w:r w:rsidR="00D306DE">
            <w:rPr>
              <w:rFonts w:ascii="Arial" w:hAnsi="Arial" w:cs="Arial"/>
              <w:b/>
              <w:sz w:val="24"/>
            </w:rPr>
            <w:t xml:space="preserve"> v</w:t>
          </w:r>
          <w:r w:rsidR="00ED5E81">
            <w:rPr>
              <w:rFonts w:ascii="Arial" w:hAnsi="Arial" w:cs="Arial"/>
              <w:b/>
              <w:sz w:val="24"/>
            </w:rPr>
            <w:t>00</w:t>
          </w:r>
          <w:r w:rsidR="00580346">
            <w:rPr>
              <w:rFonts w:ascii="Arial" w:hAnsi="Arial" w:cs="Arial"/>
              <w:b/>
              <w:sz w:val="24"/>
            </w:rPr>
            <w:t>2</w:t>
          </w:r>
          <w:r w:rsidR="00ED5E81">
            <w:rPr>
              <w:rFonts w:ascii="Arial" w:hAnsi="Arial" w:cs="Arial"/>
              <w:b/>
              <w:sz w:val="24"/>
            </w:rPr>
            <w:t>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EE4F104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skeleton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information purposes.</w:t>
      </w:r>
    </w:p>
    <w:p w14:paraId="00957402" w14:textId="77777777" w:rsidR="00464123" w:rsidRDefault="00464123" w:rsidP="00A36D5C">
      <w:pPr>
        <w:rPr>
          <w:sz w:val="22"/>
          <w:szCs w:val="22"/>
          <w:lang w:eastAsia="zh-CN"/>
        </w:rPr>
      </w:pPr>
      <w:bookmarkStart w:id="0" w:name="_GoBack"/>
      <w:bookmarkEnd w:id="0"/>
    </w:p>
    <w:sectPr w:rsidR="0046412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B977F" w14:textId="77777777" w:rsidR="00252A55" w:rsidRDefault="00252A55">
      <w:r>
        <w:separator/>
      </w:r>
    </w:p>
  </w:endnote>
  <w:endnote w:type="continuationSeparator" w:id="0">
    <w:p w14:paraId="35EB9780" w14:textId="77777777" w:rsidR="00252A55" w:rsidRDefault="0025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B977D" w14:textId="77777777" w:rsidR="00252A55" w:rsidRDefault="00252A55">
      <w:r>
        <w:separator/>
      </w:r>
    </w:p>
  </w:footnote>
  <w:footnote w:type="continuationSeparator" w:id="0">
    <w:p w14:paraId="35EB977E" w14:textId="77777777" w:rsidR="00252A55" w:rsidRDefault="0025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6"/>
  </w:num>
  <w:num w:numId="5">
    <w:abstractNumId w:val="16"/>
  </w:num>
  <w:num w:numId="6">
    <w:abstractNumId w:val="14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2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560CF"/>
    <w:rsid w:val="0036536A"/>
    <w:rsid w:val="0038516D"/>
    <w:rsid w:val="003869D7"/>
    <w:rsid w:val="003A1EA2"/>
    <w:rsid w:val="003A1EB0"/>
    <w:rsid w:val="003A463D"/>
    <w:rsid w:val="003A7C74"/>
    <w:rsid w:val="003C0F14"/>
    <w:rsid w:val="003C6DA6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0346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2ff76fbf-12b9-4337-ad3b-122e2d975ade"/>
    <ds:schemaRef ds:uri="http://schemas.openxmlformats.org/package/2006/metadata/core-properties"/>
    <ds:schemaRef ds:uri="http://purl.org/dc/terms/"/>
    <ds:schemaRef ds:uri="ab813fb6-1347-4985-ab36-6575371b00b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99533-D838-4586-8716-7FE0EE30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61</Words>
  <Characters>313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370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TR 38.808 v002: Study on supporting NR from 52.6 GHz to 71 GHz</dc:title>
  <dc:subject/>
  <dc:creator>daewon.lee@intel.com</dc:creator>
  <cp:keywords>WID template, CTPClassification=CTP_NT</cp:keywords>
  <cp:lastModifiedBy>Lee, Daewon</cp:lastModifiedBy>
  <cp:revision>35</cp:revision>
  <cp:lastPrinted>2000-02-29T18:31:00Z</cp:lastPrinted>
  <dcterms:created xsi:type="dcterms:W3CDTF">2018-08-31T09:03:00Z</dcterms:created>
  <dcterms:modified xsi:type="dcterms:W3CDTF">2020-08-28T01:29:00Z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2020-08-28 01:29:56Z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